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D4" w:rsidRPr="00E51350" w:rsidRDefault="002075D4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ПРИЛОЖЕНИЕ </w:t>
      </w:r>
    </w:p>
    <w:p w:rsidR="002075D4" w:rsidRPr="00E51350" w:rsidRDefault="002075D4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к решению Совета </w:t>
      </w:r>
    </w:p>
    <w:p w:rsidR="002075D4" w:rsidRPr="00E51350" w:rsidRDefault="002075D4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муниципального образования </w:t>
      </w:r>
    </w:p>
    <w:p w:rsidR="002075D4" w:rsidRPr="00E51350" w:rsidRDefault="002075D4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>Павловский район</w:t>
      </w:r>
    </w:p>
    <w:p w:rsidR="002075D4" w:rsidRPr="00E51350" w:rsidRDefault="002075D4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от </w:t>
      </w:r>
      <w:r w:rsidRPr="009F7B5E">
        <w:rPr>
          <w:sz w:val="28"/>
          <w:szCs w:val="28"/>
          <w:u w:val="single"/>
        </w:rPr>
        <w:t>21.11.2019 года</w:t>
      </w:r>
      <w:r w:rsidRPr="00E51350">
        <w:rPr>
          <w:sz w:val="28"/>
          <w:szCs w:val="28"/>
        </w:rPr>
        <w:t xml:space="preserve"> № </w:t>
      </w:r>
      <w:r w:rsidRPr="009F7B5E">
        <w:rPr>
          <w:sz w:val="28"/>
          <w:szCs w:val="28"/>
          <w:u w:val="single"/>
        </w:rPr>
        <w:t>77/490</w:t>
      </w:r>
    </w:p>
    <w:p w:rsidR="002075D4" w:rsidRDefault="002075D4"/>
    <w:p w:rsidR="002075D4" w:rsidRDefault="002075D4"/>
    <w:p w:rsidR="002075D4" w:rsidRDefault="002075D4"/>
    <w:p w:rsidR="002075D4" w:rsidRPr="00044CF2" w:rsidRDefault="002075D4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СОСТАВ</w:t>
      </w:r>
    </w:p>
    <w:p w:rsidR="002075D4" w:rsidRDefault="002075D4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организации комитета по проведению публичных слушаний по проекту решения «</w:t>
      </w:r>
      <w:r>
        <w:rPr>
          <w:sz w:val="28"/>
          <w:szCs w:val="28"/>
        </w:rPr>
        <w:t xml:space="preserve">О бюджете муниципального образования  Павловский район </w:t>
      </w:r>
    </w:p>
    <w:p w:rsidR="002075D4" w:rsidRDefault="002075D4" w:rsidP="00044CF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2020 год и плановый период 2021 и 2022 годов</w:t>
      </w:r>
      <w:r w:rsidRPr="00044CF2">
        <w:rPr>
          <w:sz w:val="28"/>
          <w:szCs w:val="28"/>
        </w:rPr>
        <w:t>»</w:t>
      </w:r>
    </w:p>
    <w:p w:rsidR="002075D4" w:rsidRDefault="002075D4" w:rsidP="00044CF2">
      <w:pPr>
        <w:jc w:val="center"/>
        <w:rPr>
          <w:sz w:val="28"/>
          <w:szCs w:val="28"/>
        </w:rPr>
      </w:pPr>
    </w:p>
    <w:p w:rsidR="002075D4" w:rsidRDefault="002075D4" w:rsidP="00044CF2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652"/>
        <w:gridCol w:w="5919"/>
      </w:tblGrid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Гуркалов Андрей Владимирович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Дзюба Евгений Юрьевич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заместитель главы муниципального образования Павловский район;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Дюбкина Елена Александровна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депутат Совета муниципального образования Павловский район по Западному избирательному округу № 5;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Зинченко Владислав Иванович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главный редактор районной газеты «Единство»;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D43A70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Зуева Юлия Викторовна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заместитель председателя Совета муниципального образования Павловский район, председатель комиссии по финансам, бюджету и налогам Совета муниципального образования Павловский район;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 xml:space="preserve">Ковач Ольга Викторовна 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заместитель начальника управления, начальник отдела отраслевого финансирования и доходов бюджета финансового управления администрации муниципального образования Павловский район;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Райко Александр Александрович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Тертица Сергей Владимирович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начальник финансового управления администрации муниципального образования Павловский район;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Толстопятова Ольга Васильевна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экономической и инвестиционной политики, развитию малого и среднего бизнеса Совета муниципального образования Павловский район;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Цыганков Владимир Иванович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мандатной комиссии Совета муниципального образования Павловский район;</w:t>
            </w:r>
          </w:p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2075D4">
        <w:tc>
          <w:tcPr>
            <w:tcW w:w="3652" w:type="dxa"/>
          </w:tcPr>
          <w:p w:rsidR="002075D4" w:rsidRPr="006C5933" w:rsidRDefault="002075D4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Чехутский Евгений Александрович</w:t>
            </w:r>
          </w:p>
        </w:tc>
        <w:tc>
          <w:tcPr>
            <w:tcW w:w="5919" w:type="dxa"/>
          </w:tcPr>
          <w:p w:rsidR="002075D4" w:rsidRPr="006C5933" w:rsidRDefault="002075D4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местного самоуправления, связям с общественными и религиозными организациями, миграции и межнациональным отношениям Совета муниципального образования Павловский район.</w:t>
            </w:r>
          </w:p>
        </w:tc>
      </w:tr>
    </w:tbl>
    <w:p w:rsidR="002075D4" w:rsidRDefault="002075D4" w:rsidP="008F49B5">
      <w:pPr>
        <w:jc w:val="both"/>
        <w:rPr>
          <w:sz w:val="28"/>
          <w:szCs w:val="28"/>
        </w:rPr>
      </w:pPr>
    </w:p>
    <w:p w:rsidR="002075D4" w:rsidRDefault="002075D4" w:rsidP="008F49B5">
      <w:pPr>
        <w:jc w:val="both"/>
        <w:rPr>
          <w:sz w:val="28"/>
          <w:szCs w:val="28"/>
        </w:rPr>
      </w:pPr>
    </w:p>
    <w:p w:rsidR="002075D4" w:rsidRDefault="002075D4" w:rsidP="008F49B5">
      <w:pPr>
        <w:jc w:val="both"/>
        <w:rPr>
          <w:sz w:val="28"/>
          <w:szCs w:val="28"/>
        </w:rPr>
      </w:pPr>
    </w:p>
    <w:p w:rsidR="002075D4" w:rsidRDefault="002075D4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:rsidR="002075D4" w:rsidRPr="00044CF2" w:rsidRDefault="002075D4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Павловский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Е.Ю. Дзюба</w:t>
      </w:r>
    </w:p>
    <w:sectPr w:rsidR="002075D4" w:rsidRPr="00044CF2" w:rsidSect="00A73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5D4" w:rsidRDefault="002075D4" w:rsidP="00A732A1">
      <w:r>
        <w:separator/>
      </w:r>
    </w:p>
  </w:endnote>
  <w:endnote w:type="continuationSeparator" w:id="1">
    <w:p w:rsidR="002075D4" w:rsidRDefault="002075D4" w:rsidP="00A73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D4" w:rsidRDefault="002075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D4" w:rsidRDefault="002075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5D4" w:rsidRDefault="002075D4" w:rsidP="00A732A1">
      <w:r>
        <w:separator/>
      </w:r>
    </w:p>
  </w:footnote>
  <w:footnote w:type="continuationSeparator" w:id="1">
    <w:p w:rsidR="002075D4" w:rsidRDefault="002075D4" w:rsidP="00A732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D4" w:rsidRDefault="002075D4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2075D4" w:rsidRDefault="002075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D4" w:rsidRDefault="002075D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64E"/>
    <w:rsid w:val="00044CF2"/>
    <w:rsid w:val="002075D4"/>
    <w:rsid w:val="002712D1"/>
    <w:rsid w:val="00341FDA"/>
    <w:rsid w:val="00396F63"/>
    <w:rsid w:val="005125AB"/>
    <w:rsid w:val="005332B8"/>
    <w:rsid w:val="005C2759"/>
    <w:rsid w:val="006B75D6"/>
    <w:rsid w:val="006C5933"/>
    <w:rsid w:val="008F49B5"/>
    <w:rsid w:val="009512F1"/>
    <w:rsid w:val="00957A83"/>
    <w:rsid w:val="00972BFB"/>
    <w:rsid w:val="009F7B5E"/>
    <w:rsid w:val="00A41FE0"/>
    <w:rsid w:val="00A50BD2"/>
    <w:rsid w:val="00A732A1"/>
    <w:rsid w:val="00AB62A3"/>
    <w:rsid w:val="00AC5EBB"/>
    <w:rsid w:val="00C1074F"/>
    <w:rsid w:val="00C40731"/>
    <w:rsid w:val="00CE437B"/>
    <w:rsid w:val="00D0233F"/>
    <w:rsid w:val="00D43A70"/>
    <w:rsid w:val="00D51A30"/>
    <w:rsid w:val="00DE1833"/>
    <w:rsid w:val="00E51350"/>
    <w:rsid w:val="00ED1E80"/>
    <w:rsid w:val="00F73890"/>
    <w:rsid w:val="00FB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3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49B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732A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732A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732A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732A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04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2</Pages>
  <Words>309</Words>
  <Characters>1763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USER</cp:lastModifiedBy>
  <cp:revision>14</cp:revision>
  <cp:lastPrinted>2018-11-15T07:49:00Z</cp:lastPrinted>
  <dcterms:created xsi:type="dcterms:W3CDTF">2018-10-24T07:00:00Z</dcterms:created>
  <dcterms:modified xsi:type="dcterms:W3CDTF">2019-11-25T11:04:00Z</dcterms:modified>
</cp:coreProperties>
</file>